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47842" w14:textId="77777777" w:rsidR="00166CA2" w:rsidRDefault="00166CA2" w:rsidP="00166CA2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ALYN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07464D21" w14:textId="77777777" w:rsidR="00166CA2" w:rsidRDefault="00166CA2" w:rsidP="00166CA2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Barnstaple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Devon. Clerk.</w:t>
      </w:r>
    </w:p>
    <w:p w14:paraId="2F09939A" w14:textId="77777777" w:rsidR="00166CA2" w:rsidRDefault="00166CA2" w:rsidP="00166CA2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D703FA8" w14:textId="77777777" w:rsidR="00166CA2" w:rsidRDefault="00166CA2" w:rsidP="00166CA2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646D929" w14:textId="77777777" w:rsidR="00166CA2" w:rsidRDefault="00166CA2" w:rsidP="00166CA2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Hugh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Lynke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clerk(q.v.), brought a plaint of account as receiver against him.</w:t>
      </w:r>
    </w:p>
    <w:p w14:paraId="1705DE87" w14:textId="77777777" w:rsidR="00166CA2" w:rsidRDefault="00166CA2" w:rsidP="00166CA2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5736926B" w14:textId="77777777" w:rsidR="00166CA2" w:rsidRDefault="00166CA2" w:rsidP="00166CA2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39C079C" w14:textId="77777777" w:rsidR="00166CA2" w:rsidRDefault="00166CA2" w:rsidP="00166CA2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3DCC55C" w14:textId="77777777" w:rsidR="00166CA2" w:rsidRDefault="00166CA2" w:rsidP="00166CA2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3 November 2021</w:t>
      </w:r>
    </w:p>
    <w:p w14:paraId="29E91E8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D69CF" w14:textId="77777777" w:rsidR="00166CA2" w:rsidRDefault="00166CA2" w:rsidP="009139A6">
      <w:r>
        <w:separator/>
      </w:r>
    </w:p>
  </w:endnote>
  <w:endnote w:type="continuationSeparator" w:id="0">
    <w:p w14:paraId="7118330E" w14:textId="77777777" w:rsidR="00166CA2" w:rsidRDefault="00166C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AAE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F2F0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D9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428A1" w14:textId="77777777" w:rsidR="00166CA2" w:rsidRDefault="00166CA2" w:rsidP="009139A6">
      <w:r>
        <w:separator/>
      </w:r>
    </w:p>
  </w:footnote>
  <w:footnote w:type="continuationSeparator" w:id="0">
    <w:p w14:paraId="0107B91F" w14:textId="77777777" w:rsidR="00166CA2" w:rsidRDefault="00166C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1F6E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866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7E00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CA2"/>
    <w:rsid w:val="000666E0"/>
    <w:rsid w:val="00166CA2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D7235"/>
  <w15:chartTrackingRefBased/>
  <w15:docId w15:val="{BCFD05EB-8138-4447-88B1-CB9099ECC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66C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2021-12-17T14:03:00Z</dcterms:created>
  <dcterms:modified xsi:type="dcterms:W3CDTF">2021-12-17T14:04:00Z</dcterms:modified>
</cp:coreProperties>
</file>